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AEA" w:rsidRDefault="001A3AEA" w:rsidP="001A3A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Mark HORNE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A3AEA" w:rsidRDefault="001A3AEA" w:rsidP="001A3A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3AEA" w:rsidRDefault="001A3AEA" w:rsidP="001A3A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3AEA" w:rsidRDefault="001A3AEA" w:rsidP="001A3A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Broadwindsor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A3AEA" w:rsidRDefault="001A3AEA" w:rsidP="001A3A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lands of the late Sir William Courtenay(q.v.).</w:t>
      </w:r>
    </w:p>
    <w:p w:rsidR="001A3AEA" w:rsidRDefault="001A3AEA" w:rsidP="001A3A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21-343)</w:t>
      </w:r>
    </w:p>
    <w:p w:rsidR="001A3AEA" w:rsidRDefault="001A3AEA" w:rsidP="001A3A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3AEA" w:rsidRDefault="001A3AEA" w:rsidP="001A3A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3AEA" w:rsidRDefault="001A3AEA" w:rsidP="001A3A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April 2016</w:t>
      </w:r>
    </w:p>
    <w:p w:rsidR="006B2F86" w:rsidRPr="001A3AEA" w:rsidRDefault="001A3AE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A3A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AEA" w:rsidRDefault="001A3AEA" w:rsidP="00E71FC3">
      <w:pPr>
        <w:spacing w:after="0" w:line="240" w:lineRule="auto"/>
      </w:pPr>
      <w:r>
        <w:separator/>
      </w:r>
    </w:p>
  </w:endnote>
  <w:endnote w:type="continuationSeparator" w:id="0">
    <w:p w:rsidR="001A3AEA" w:rsidRDefault="001A3A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AEA" w:rsidRDefault="001A3AEA" w:rsidP="00E71FC3">
      <w:pPr>
        <w:spacing w:after="0" w:line="240" w:lineRule="auto"/>
      </w:pPr>
      <w:r>
        <w:separator/>
      </w:r>
    </w:p>
  </w:footnote>
  <w:footnote w:type="continuationSeparator" w:id="0">
    <w:p w:rsidR="001A3AEA" w:rsidRDefault="001A3A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AEA"/>
    <w:rsid w:val="001A3A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7D97D"/>
  <w15:chartTrackingRefBased/>
  <w15:docId w15:val="{BB61A6BD-0CAB-416F-AD90-1CC01C6C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8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2016-04-04T20:30:00Z</dcterms:created>
  <dcterms:modified xsi:type="dcterms:W3CDTF">2016-04-04T20:30:00Z</dcterms:modified>
</cp:coreProperties>
</file>